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A84F7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MARKEBY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6A0BB2B2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, Lincolnshire. Brasier.</w:t>
      </w:r>
    </w:p>
    <w:p w14:paraId="5DD354FE" w14:textId="77777777" w:rsidR="001C78A5" w:rsidRDefault="001C78A5" w:rsidP="001C78A5">
      <w:pPr>
        <w:pStyle w:val="NoSpacing"/>
        <w:rPr>
          <w:rFonts w:cs="Times New Roman"/>
          <w:szCs w:val="24"/>
        </w:rPr>
      </w:pPr>
    </w:p>
    <w:p w14:paraId="0F70778F" w14:textId="77777777" w:rsidR="001C78A5" w:rsidRDefault="001C78A5" w:rsidP="001C78A5">
      <w:pPr>
        <w:pStyle w:val="NoSpacing"/>
        <w:rPr>
          <w:rFonts w:cs="Times New Roman"/>
          <w:szCs w:val="24"/>
        </w:rPr>
      </w:pPr>
    </w:p>
    <w:p w14:paraId="68A74FE9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Nucome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Saltfleetby</w:t>
      </w:r>
      <w:proofErr w:type="spellEnd"/>
      <w:r>
        <w:rPr>
          <w:rFonts w:cs="Times New Roman"/>
          <w:szCs w:val="24"/>
        </w:rPr>
        <w:t>(q.v.) and three others brought a plaint of</w:t>
      </w:r>
    </w:p>
    <w:p w14:paraId="75B188DD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debt against him and John </w:t>
      </w:r>
      <w:proofErr w:type="spellStart"/>
      <w:r>
        <w:rPr>
          <w:rFonts w:cs="Times New Roman"/>
          <w:szCs w:val="24"/>
        </w:rPr>
        <w:t>Payntour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(q.v.).</w:t>
      </w:r>
    </w:p>
    <w:p w14:paraId="36DC83B7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44B5E004" w14:textId="77777777" w:rsidR="001C78A5" w:rsidRDefault="001C78A5" w:rsidP="001C78A5">
      <w:pPr>
        <w:pStyle w:val="NoSpacing"/>
        <w:rPr>
          <w:rFonts w:cs="Times New Roman"/>
          <w:szCs w:val="24"/>
        </w:rPr>
      </w:pPr>
    </w:p>
    <w:p w14:paraId="105FDFCF" w14:textId="77777777" w:rsidR="001C78A5" w:rsidRDefault="001C78A5" w:rsidP="001C78A5">
      <w:pPr>
        <w:pStyle w:val="NoSpacing"/>
        <w:rPr>
          <w:rFonts w:cs="Times New Roman"/>
          <w:szCs w:val="24"/>
        </w:rPr>
      </w:pPr>
    </w:p>
    <w:p w14:paraId="4919C052" w14:textId="77777777" w:rsidR="001C78A5" w:rsidRDefault="001C78A5" w:rsidP="001C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2023</w:t>
      </w:r>
    </w:p>
    <w:p w14:paraId="05D90C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AE074" w14:textId="77777777" w:rsidR="001C78A5" w:rsidRDefault="001C78A5" w:rsidP="009139A6">
      <w:r>
        <w:separator/>
      </w:r>
    </w:p>
  </w:endnote>
  <w:endnote w:type="continuationSeparator" w:id="0">
    <w:p w14:paraId="4A210970" w14:textId="77777777" w:rsidR="001C78A5" w:rsidRDefault="001C78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1B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06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492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B911" w14:textId="77777777" w:rsidR="001C78A5" w:rsidRDefault="001C78A5" w:rsidP="009139A6">
      <w:r>
        <w:separator/>
      </w:r>
    </w:p>
  </w:footnote>
  <w:footnote w:type="continuationSeparator" w:id="0">
    <w:p w14:paraId="73B77D06" w14:textId="77777777" w:rsidR="001C78A5" w:rsidRDefault="001C78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CCB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7C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87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8A5"/>
    <w:rsid w:val="000666E0"/>
    <w:rsid w:val="001C78A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F2D60"/>
  <w15:chartTrackingRefBased/>
  <w15:docId w15:val="{1F16EEBC-D6F5-4654-94ED-E8AA4A07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78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2023-06-28T14:46:00Z</dcterms:created>
  <dcterms:modified xsi:type="dcterms:W3CDTF">2023-06-28T14:47:00Z</dcterms:modified>
</cp:coreProperties>
</file>